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A41FD6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8037" w:history="1">
        <w:r w:rsidR="00A41FD6" w:rsidRPr="0079269E">
          <w:rPr>
            <w:rStyle w:val="aa"/>
          </w:rPr>
          <w:t>HH3C-ENTRELATION-MIB</w:t>
        </w:r>
        <w:r w:rsidR="00A41FD6">
          <w:rPr>
            <w:webHidden/>
          </w:rPr>
          <w:tab/>
        </w:r>
        <w:r w:rsidR="00A41FD6">
          <w:rPr>
            <w:webHidden/>
          </w:rPr>
          <w:fldChar w:fldCharType="begin"/>
        </w:r>
        <w:r w:rsidR="00A41FD6">
          <w:rPr>
            <w:webHidden/>
          </w:rPr>
          <w:instrText xml:space="preserve"> PAGEREF _Toc399408037 \h </w:instrText>
        </w:r>
        <w:r w:rsidR="00A41FD6">
          <w:rPr>
            <w:webHidden/>
          </w:rPr>
        </w:r>
        <w:r w:rsidR="00A41FD6">
          <w:rPr>
            <w:webHidden/>
          </w:rPr>
          <w:fldChar w:fldCharType="separate"/>
        </w:r>
        <w:r w:rsidR="00A41FD6">
          <w:rPr>
            <w:webHidden/>
          </w:rPr>
          <w:t>2</w:t>
        </w:r>
        <w:r w:rsidR="00A41FD6">
          <w:rPr>
            <w:webHidden/>
          </w:rPr>
          <w:fldChar w:fldCharType="end"/>
        </w:r>
      </w:hyperlink>
    </w:p>
    <w:p w:rsidR="00A41FD6" w:rsidRDefault="00A41FD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8038" w:history="1">
        <w:r w:rsidRPr="0079269E">
          <w:rPr>
            <w:rStyle w:val="aa"/>
          </w:rPr>
          <w:t>hh3cEntRelationTable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_Toc399408038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41FD6" w:rsidRPr="009540D9" w:rsidRDefault="00A41FD6" w:rsidP="00A41FD6">
      <w:pPr>
        <w:pStyle w:val="1"/>
        <w:tabs>
          <w:tab w:val="num" w:pos="432"/>
        </w:tabs>
        <w:ind w:left="432" w:hanging="432"/>
        <w:jc w:val="both"/>
      </w:pPr>
      <w:bookmarkStart w:id="1" w:name="_Toc104626379"/>
      <w:bookmarkStart w:id="2" w:name="_Toc286687998"/>
      <w:bookmarkStart w:id="3" w:name="_Toc397420481"/>
      <w:bookmarkStart w:id="4" w:name="_Toc399408037"/>
      <w:r>
        <w:lastRenderedPageBreak/>
        <w:t>HH3C</w:t>
      </w:r>
      <w:r w:rsidRPr="009540D9">
        <w:t>-ENTRELATION-MIB</w:t>
      </w:r>
      <w:bookmarkEnd w:id="1"/>
      <w:bookmarkEnd w:id="2"/>
      <w:bookmarkEnd w:id="3"/>
      <w:bookmarkEnd w:id="4"/>
    </w:p>
    <w:p w:rsidR="00A41FD6" w:rsidRDefault="00A41FD6" w:rsidP="00A41FD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286687999"/>
      <w:bookmarkStart w:id="6" w:name="_Toc397420482"/>
      <w:bookmarkStart w:id="7" w:name="_Toc399408038"/>
      <w:r>
        <w:t>hh3c</w:t>
      </w:r>
      <w:r w:rsidRPr="009540D9">
        <w:t>EntRelationTable</w:t>
      </w:r>
      <w:bookmarkEnd w:id="5"/>
      <w:bookmarkEnd w:id="6"/>
      <w:bookmarkEnd w:id="7"/>
    </w:p>
    <w:p w:rsidR="00A41FD6" w:rsidRPr="009540D9" w:rsidRDefault="00A41FD6" w:rsidP="00A41FD6">
      <w:r>
        <w:t>OID of this table is: 1.3.6.1.4.1.25506.2.15.1.1.1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41FD6" w:rsidRPr="00522330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41FD6" w:rsidRPr="00522330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EntRelationType (1.3.6.1.4.1.25506.2.15.1.1.1.1.1)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support the relation of Combo.</w:t>
            </w:r>
          </w:p>
        </w:tc>
      </w:tr>
      <w:tr w:rsidR="00A41FD6" w:rsidRPr="00522330" w:rsidTr="00DC177B">
        <w:trPr>
          <w:cantSplit/>
        </w:trPr>
        <w:tc>
          <w:tcPr>
            <w:tcW w:w="300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EntityIndex (1.3.6.1.4.1.25506.2.15.1.1.1.1.2) </w:t>
            </w:r>
          </w:p>
        </w:tc>
        <w:tc>
          <w:tcPr>
            <w:tcW w:w="144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The entity is a default combo port. The value of it equals to one of the </w:t>
            </w:r>
            <w:proofErr w:type="spellStart"/>
            <w:r w:rsidRPr="00522330">
              <w:rPr>
                <w:rFonts w:ascii="Helvetica" w:hAnsi="Helvetica" w:cs="Helvetica"/>
              </w:rPr>
              <w:t>entPhysicalIndex</w:t>
            </w:r>
            <w:proofErr w:type="spellEnd"/>
            <w:r w:rsidRPr="00522330">
              <w:rPr>
                <w:rFonts w:ascii="Helvetica" w:hAnsi="Helvetica" w:cs="Helvetica"/>
              </w:rPr>
              <w:t xml:space="preserve">. </w:t>
            </w:r>
          </w:p>
        </w:tc>
      </w:tr>
      <w:tr w:rsidR="00A41FD6" w:rsidRPr="00522330" w:rsidTr="00DC177B">
        <w:trPr>
          <w:cantSplit/>
        </w:trPr>
        <w:tc>
          <w:tcPr>
            <w:tcW w:w="300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/>
              </w:rPr>
              <w:t xml:space="preserve">RelatedEntityIndex (1.3.6.1.4.1.25506.2.15.1.1.1.1.3) </w:t>
            </w:r>
          </w:p>
        </w:tc>
        <w:tc>
          <w:tcPr>
            <w:tcW w:w="144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41FD6" w:rsidRPr="00522330" w:rsidRDefault="00A41FD6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A41FD6" w:rsidRDefault="00A41FD6" w:rsidP="00A41FD6">
      <w:pPr>
        <w:ind w:left="0"/>
      </w:pPr>
    </w:p>
    <w:sectPr w:rsidR="00A41FD6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69" w:rsidRDefault="00831B69">
      <w:r>
        <w:separator/>
      </w:r>
    </w:p>
  </w:endnote>
  <w:endnote w:type="continuationSeparator" w:id="0">
    <w:p w:rsidR="00831B69" w:rsidRDefault="0083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A41FD6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41FD6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69" w:rsidRDefault="00831B69">
      <w:r>
        <w:separator/>
      </w:r>
    </w:p>
  </w:footnote>
  <w:footnote w:type="continuationSeparator" w:id="0">
    <w:p w:rsidR="00831B69" w:rsidRDefault="00831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3C82B467" wp14:editId="7D4FB7BE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41FD6" w:rsidRPr="00A41FD6">
      <w:t xml:space="preserve"> </w:t>
    </w:r>
    <w:r w:rsidR="00A41FD6">
      <w:t>HH3C</w:t>
    </w:r>
    <w:r w:rsidR="00A41FD6" w:rsidRPr="009540D9">
      <w:t>-ENTRELATION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1B69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1FD6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41FD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41FD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41FD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41FD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41FD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41FD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41FD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17AF-7D75-4E67-B3B8-E34FB550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2014-09-25T03:31:00Z</dcterms:modified>
</cp:coreProperties>
</file>